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B350F4" w14:textId="77777777" w:rsidR="008F19FD" w:rsidRPr="00832F6A" w:rsidRDefault="008F19FD" w:rsidP="008F19FD">
      <w:pPr>
        <w:rPr>
          <w:rFonts w:ascii="Times New Roman" w:hAnsi="Times New Roman" w:cs="Times New Roman"/>
          <w:sz w:val="24"/>
          <w:szCs w:val="24"/>
        </w:rPr>
      </w:pPr>
      <w:r w:rsidRPr="00832F6A">
        <w:rPr>
          <w:rFonts w:ascii="Times New Roman" w:hAnsi="Times New Roman" w:cs="Times New Roman"/>
          <w:sz w:val="24"/>
          <w:szCs w:val="24"/>
          <w:u w:val="single"/>
        </w:rPr>
        <w:t>Robert CHAMBERLEYN</w:t>
      </w:r>
      <w:r w:rsidRPr="00832F6A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 w:rsidRPr="00832F6A"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 w:rsidRPr="00832F6A">
        <w:rPr>
          <w:rFonts w:ascii="Times New Roman" w:hAnsi="Times New Roman" w:cs="Times New Roman"/>
          <w:sz w:val="24"/>
          <w:szCs w:val="24"/>
        </w:rPr>
        <w:t>fl.1430)</w:t>
      </w:r>
    </w:p>
    <w:p w14:paraId="18356248" w14:textId="77777777" w:rsidR="008F19FD" w:rsidRPr="00832F6A" w:rsidRDefault="008F19FD" w:rsidP="008F19FD">
      <w:pPr>
        <w:rPr>
          <w:rFonts w:ascii="Times New Roman" w:hAnsi="Times New Roman" w:cs="Times New Roman"/>
          <w:sz w:val="24"/>
          <w:szCs w:val="24"/>
        </w:rPr>
      </w:pPr>
    </w:p>
    <w:p w14:paraId="53081C20" w14:textId="77777777" w:rsidR="008F19FD" w:rsidRPr="00832F6A" w:rsidRDefault="008F19FD" w:rsidP="008F19FD">
      <w:pPr>
        <w:rPr>
          <w:rFonts w:ascii="Times New Roman" w:hAnsi="Times New Roman" w:cs="Times New Roman"/>
          <w:sz w:val="24"/>
          <w:szCs w:val="24"/>
        </w:rPr>
      </w:pPr>
    </w:p>
    <w:p w14:paraId="792BEBC3" w14:textId="77777777" w:rsidR="008F19FD" w:rsidRPr="00832F6A" w:rsidRDefault="008F19FD" w:rsidP="008F19FD">
      <w:pPr>
        <w:rPr>
          <w:rFonts w:ascii="Times New Roman" w:hAnsi="Times New Roman" w:cs="Times New Roman"/>
          <w:sz w:val="24"/>
          <w:szCs w:val="24"/>
        </w:rPr>
      </w:pPr>
      <w:r w:rsidRPr="00832F6A">
        <w:rPr>
          <w:rFonts w:ascii="Times New Roman" w:hAnsi="Times New Roman" w:cs="Times New Roman"/>
          <w:sz w:val="24"/>
          <w:szCs w:val="24"/>
        </w:rPr>
        <w:t xml:space="preserve">  5 Nov.1430</w:t>
      </w:r>
      <w:r w:rsidRPr="00832F6A">
        <w:rPr>
          <w:rFonts w:ascii="Times New Roman" w:hAnsi="Times New Roman" w:cs="Times New Roman"/>
          <w:sz w:val="24"/>
          <w:szCs w:val="24"/>
        </w:rPr>
        <w:tab/>
        <w:t>He was appointed Sheriff of Cornwall.   (C.F.R. 1430-37 p.16)</w:t>
      </w:r>
    </w:p>
    <w:p w14:paraId="25008683" w14:textId="77777777" w:rsidR="008F19FD" w:rsidRPr="00832F6A" w:rsidRDefault="008F19FD" w:rsidP="008F19FD">
      <w:pPr>
        <w:rPr>
          <w:rFonts w:ascii="Times New Roman" w:hAnsi="Times New Roman" w:cs="Times New Roman"/>
          <w:sz w:val="24"/>
          <w:szCs w:val="24"/>
        </w:rPr>
      </w:pPr>
    </w:p>
    <w:p w14:paraId="20350E02" w14:textId="77777777" w:rsidR="008F19FD" w:rsidRPr="00832F6A" w:rsidRDefault="008F19FD" w:rsidP="008F19FD">
      <w:pPr>
        <w:rPr>
          <w:rFonts w:ascii="Times New Roman" w:hAnsi="Times New Roman" w:cs="Times New Roman"/>
          <w:sz w:val="24"/>
          <w:szCs w:val="24"/>
        </w:rPr>
      </w:pPr>
    </w:p>
    <w:p w14:paraId="2E6721F8" w14:textId="77777777" w:rsidR="008F19FD" w:rsidRPr="00832F6A" w:rsidRDefault="008F19FD" w:rsidP="008F19FD">
      <w:pPr>
        <w:rPr>
          <w:rFonts w:ascii="Times New Roman" w:hAnsi="Times New Roman" w:cs="Times New Roman"/>
          <w:sz w:val="24"/>
          <w:szCs w:val="24"/>
        </w:rPr>
      </w:pPr>
      <w:r w:rsidRPr="00832F6A">
        <w:rPr>
          <w:rFonts w:ascii="Times New Roman" w:hAnsi="Times New Roman" w:cs="Times New Roman"/>
          <w:sz w:val="24"/>
          <w:szCs w:val="24"/>
        </w:rPr>
        <w:t>9 January 2022</w:t>
      </w:r>
    </w:p>
    <w:p w14:paraId="5FFD6099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8E09A9" w14:textId="77777777" w:rsidR="008F19FD" w:rsidRDefault="008F19FD" w:rsidP="009139A6">
      <w:r>
        <w:separator/>
      </w:r>
    </w:p>
  </w:endnote>
  <w:endnote w:type="continuationSeparator" w:id="0">
    <w:p w14:paraId="0DB25AA3" w14:textId="77777777" w:rsidR="008F19FD" w:rsidRDefault="008F19F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CC3EE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544F9F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D5031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6FC2FF" w14:textId="77777777" w:rsidR="008F19FD" w:rsidRDefault="008F19FD" w:rsidP="009139A6">
      <w:r>
        <w:separator/>
      </w:r>
    </w:p>
  </w:footnote>
  <w:footnote w:type="continuationSeparator" w:id="0">
    <w:p w14:paraId="6CE5F46F" w14:textId="77777777" w:rsidR="008F19FD" w:rsidRDefault="008F19F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9F64D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6BC9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25B71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19FD"/>
    <w:rsid w:val="000666E0"/>
    <w:rsid w:val="002510B7"/>
    <w:rsid w:val="005C130B"/>
    <w:rsid w:val="00826F5C"/>
    <w:rsid w:val="008F19FD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9B1C38"/>
  <w15:chartTrackingRefBased/>
  <w15:docId w15:val="{51EEF163-5FB0-48B5-AA65-4EBAF29DF3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F19FD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19</Words>
  <Characters>110</Characters>
  <Application>Microsoft Office Word</Application>
  <DocSecurity>0</DocSecurity>
  <Lines>1</Lines>
  <Paragraphs>1</Paragraphs>
  <ScaleCrop>false</ScaleCrop>
  <Company/>
  <LinksUpToDate>false</LinksUpToDate>
  <CharactersWithSpaces>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2022-01-26T18:55:00Z</dcterms:created>
  <dcterms:modified xsi:type="dcterms:W3CDTF">2022-01-26T18:55:00Z</dcterms:modified>
</cp:coreProperties>
</file>